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D25C38D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72496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77BE4C29" w:rsidR="00724964" w:rsidRPr="000855FF" w:rsidRDefault="000855FF" w:rsidP="0072496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724964" w:rsidRPr="00724964">
              <w:rPr>
                <w:rFonts w:asciiTheme="minorHAnsi" w:hAnsiTheme="minorHAnsi" w:cstheme="minorHAnsi"/>
                <w:b/>
              </w:rPr>
              <w:t>Białystok, Elektryczna 13 ,15-950</w:t>
            </w:r>
          </w:p>
          <w:p w14:paraId="014F11D1" w14:textId="7116EC0C" w:rsidR="000855FF" w:rsidRPr="000855FF" w:rsidRDefault="000855FF" w:rsidP="00BC5AE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17C31E7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724964" w:rsidRPr="00724964">
        <w:rPr>
          <w:rFonts w:cstheme="minorHAnsi"/>
          <w:lang w:eastAsia="pl-PL"/>
        </w:rPr>
        <w:t>POST/DYS/OB/GZ/01517/2026</w:t>
      </w:r>
      <w:r w:rsidRPr="000855FF">
        <w:rPr>
          <w:rFonts w:cstheme="minorHAnsi"/>
          <w:lang w:eastAsia="pl-PL"/>
        </w:rPr>
        <w:t xml:space="preserve"> prowadzonym w trybie przetargu nieograniczonego pn.</w:t>
      </w:r>
      <w:r w:rsidR="00724964" w:rsidRPr="00724964">
        <w:t xml:space="preserve"> </w:t>
      </w:r>
      <w:r w:rsidR="00724964" w:rsidRPr="00724964">
        <w:rPr>
          <w:rFonts w:cstheme="minorHAnsi"/>
          <w:lang w:eastAsia="pl-PL"/>
        </w:rPr>
        <w:t>Budowa sieci elektroenergetycznej w celu przyłączenia nowych odbiorców na terenie działalności PGE Dystrybucja S.A. Oddział Białystok Rejonu Energetycznego Bielsk Podlaski - 2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724964" w:rsidRPr="000855FF" w14:paraId="66E6CD07" w14:textId="77777777" w:rsidTr="00557BD3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3AA19A5" w14:textId="77777777" w:rsidR="00724964" w:rsidRPr="002F4B1B" w:rsidRDefault="00724964" w:rsidP="00557BD3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FA67FCB" w14:textId="77777777" w:rsidR="00724964" w:rsidRPr="002F4B1B" w:rsidRDefault="00724964" w:rsidP="00557BD3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1817912" w14:textId="77777777" w:rsidR="00724964" w:rsidRPr="002F4B1B" w:rsidRDefault="00724964" w:rsidP="00557BD3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0E77C9" w14:textId="77777777" w:rsidR="00724964" w:rsidRDefault="00724964" w:rsidP="00557BD3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9164876" w14:textId="77777777" w:rsidR="00724964" w:rsidRPr="002F4B1B" w:rsidRDefault="00724964" w:rsidP="00557BD3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724964" w:rsidRPr="000855FF" w14:paraId="25712688" w14:textId="77777777" w:rsidTr="00557BD3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F54709E" w14:textId="77777777" w:rsidR="00724964" w:rsidRPr="00190E0F" w:rsidRDefault="00724964" w:rsidP="00557BD3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</w:pPr>
            <w:r w:rsidRPr="007817DA"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  <w:t xml:space="preserve">kierownik budowy posiadający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7817DA"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  <w:t>kV</w:t>
            </w:r>
            <w:proofErr w:type="spellEnd"/>
            <w:r w:rsidRPr="007817DA">
              <w:rPr>
                <w:rFonts w:ascii="Verdana" w:hAnsi="Verdana" w:cstheme="minorHAnsi"/>
                <w:b/>
                <w:sz w:val="16"/>
                <w:szCs w:val="16"/>
                <w:lang w:eastAsia="pl-PL"/>
              </w:rPr>
              <w:t xml:space="preserve"> (grupa „D” i „E”)</w:t>
            </w:r>
          </w:p>
        </w:tc>
      </w:tr>
      <w:tr w:rsidR="00724964" w:rsidRPr="000855FF" w14:paraId="24D7D87E" w14:textId="77777777" w:rsidTr="00557BD3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EDAD" w14:textId="77777777" w:rsidR="00724964" w:rsidRPr="00E826B5" w:rsidRDefault="00724964" w:rsidP="00557BD3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B727" w14:textId="77777777" w:rsidR="00724964" w:rsidRPr="000855FF" w:rsidRDefault="00724964" w:rsidP="00557BD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1A94" w14:textId="77777777" w:rsidR="00724964" w:rsidRPr="000855FF" w:rsidRDefault="00724964" w:rsidP="00557BD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62B7" w14:textId="77777777" w:rsidR="00724964" w:rsidRPr="000855FF" w:rsidRDefault="00724964" w:rsidP="00557BD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724964" w:rsidRPr="000855FF" w14:paraId="17616D9F" w14:textId="77777777" w:rsidTr="00557BD3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7991904" w14:textId="77777777" w:rsidR="00724964" w:rsidRPr="00E826B5" w:rsidRDefault="00724964" w:rsidP="00557BD3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E826B5">
              <w:rPr>
                <w:rFonts w:cs="Calibri"/>
                <w:b/>
                <w:color w:val="000000"/>
                <w:sz w:val="16"/>
                <w:szCs w:val="16"/>
              </w:rPr>
              <w:t xml:space="preserve">osoby, posiadające </w:t>
            </w:r>
            <w:r w:rsidRPr="007817DA">
              <w:rPr>
                <w:rFonts w:cs="Calibri"/>
                <w:b/>
                <w:color w:val="000000"/>
                <w:sz w:val="16"/>
                <w:szCs w:val="16"/>
              </w:rPr>
              <w:t xml:space="preserve">świadectwo kwalifikacyjne grupy „E”, uprawniające do wykonywania prac na urządzeniach, instalacjach i sieciach elektroenergetycznych o napięciu powyżej 1 </w:t>
            </w:r>
            <w:proofErr w:type="spellStart"/>
            <w:r w:rsidRPr="007817DA">
              <w:rPr>
                <w:rFonts w:cs="Calibri"/>
                <w:b/>
                <w:color w:val="000000"/>
                <w:sz w:val="16"/>
                <w:szCs w:val="16"/>
              </w:rPr>
              <w:t>kV</w:t>
            </w:r>
            <w:proofErr w:type="spellEnd"/>
            <w:r w:rsidRPr="007817DA">
              <w:rPr>
                <w:rFonts w:cs="Calibri"/>
                <w:b/>
                <w:color w:val="000000"/>
                <w:sz w:val="16"/>
                <w:szCs w:val="16"/>
              </w:rPr>
              <w:t xml:space="preserve"> na stanowisku eksploatacji</w:t>
            </w:r>
          </w:p>
        </w:tc>
      </w:tr>
      <w:tr w:rsidR="00724964" w:rsidRPr="000855FF" w14:paraId="22833962" w14:textId="77777777" w:rsidTr="00557BD3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24F6" w14:textId="77777777" w:rsidR="00724964" w:rsidRPr="00E826B5" w:rsidRDefault="00724964" w:rsidP="00557BD3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DB0" w14:textId="77777777" w:rsidR="00724964" w:rsidRPr="000855FF" w:rsidRDefault="00724964" w:rsidP="00557BD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F4E1" w14:textId="77777777" w:rsidR="00724964" w:rsidRPr="000855FF" w:rsidRDefault="00724964" w:rsidP="00557BD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190" w14:textId="77777777" w:rsidR="00724964" w:rsidRPr="000855FF" w:rsidRDefault="00724964" w:rsidP="00557BD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724964" w:rsidRPr="000855FF" w14:paraId="06D72D63" w14:textId="77777777" w:rsidTr="00557BD3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390C" w14:textId="77777777" w:rsidR="00724964" w:rsidRPr="00E826B5" w:rsidRDefault="00724964" w:rsidP="00557BD3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00A" w14:textId="77777777" w:rsidR="00724964" w:rsidRPr="000855FF" w:rsidRDefault="00724964" w:rsidP="00557BD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3878" w14:textId="77777777" w:rsidR="00724964" w:rsidRPr="000855FF" w:rsidRDefault="00724964" w:rsidP="00557BD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D36" w14:textId="77777777" w:rsidR="00724964" w:rsidRPr="000855FF" w:rsidRDefault="00724964" w:rsidP="00557BD3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2823CE95" w:rsidR="000855FF" w:rsidRPr="000855FF" w:rsidRDefault="00724964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 xml:space="preserve"> </w:t>
      </w:r>
    </w:p>
    <w:p w14:paraId="06900A13" w14:textId="77777777" w:rsidR="002C36CC" w:rsidRPr="00601E99" w:rsidRDefault="002C36CC" w:rsidP="002C36CC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5EDF28FB" w14:textId="77777777" w:rsidR="002C36CC" w:rsidRDefault="002C36CC" w:rsidP="002C36CC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32341A39" w14:textId="77777777" w:rsidR="002C36CC" w:rsidRDefault="002C36CC" w:rsidP="002C36CC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13DECBE9" w14:textId="77777777" w:rsidR="002C36CC" w:rsidRDefault="002C36CC" w:rsidP="002C36CC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przeszkolone w zakresie montażu osprzętu kablowego SN przez Producenta w zakresie stosowanej technologii - w przypadku realizacji prac na sieci SN.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szkolenia).</w:t>
      </w:r>
    </w:p>
    <w:p w14:paraId="6A6A7D4C" w14:textId="11E27182" w:rsidR="000855FF" w:rsidRDefault="000855FF" w:rsidP="002C36CC">
      <w:pPr>
        <w:pStyle w:val="Akapitzlist"/>
        <w:spacing w:before="120" w:line="276" w:lineRule="auto"/>
        <w:ind w:left="284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4547F" w14:textId="77777777" w:rsidR="009057F1" w:rsidRDefault="009057F1" w:rsidP="00582CE9">
      <w:pPr>
        <w:spacing w:after="0"/>
      </w:pPr>
      <w:r>
        <w:separator/>
      </w:r>
    </w:p>
  </w:endnote>
  <w:endnote w:type="continuationSeparator" w:id="0">
    <w:p w14:paraId="4BCF1693" w14:textId="77777777" w:rsidR="009057F1" w:rsidRDefault="009057F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176AFFF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B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D8D3D" w14:textId="77777777" w:rsidR="009057F1" w:rsidRDefault="009057F1" w:rsidP="00582CE9">
      <w:pPr>
        <w:spacing w:after="0"/>
      </w:pPr>
      <w:r>
        <w:separator/>
      </w:r>
    </w:p>
  </w:footnote>
  <w:footnote w:type="continuationSeparator" w:id="0">
    <w:p w14:paraId="6837C771" w14:textId="77777777" w:rsidR="009057F1" w:rsidRDefault="009057F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574FCA4" w:rsidR="00347E8D" w:rsidRPr="006B2C28" w:rsidRDefault="00724964" w:rsidP="0072496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2496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POST/DYS/OB/GZ/01517/2026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6A340A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16A340A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54857929">
    <w:abstractNumId w:val="18"/>
  </w:num>
  <w:num w:numId="2" w16cid:durableId="1971520493">
    <w:abstractNumId w:val="7"/>
  </w:num>
  <w:num w:numId="3" w16cid:durableId="216403900">
    <w:abstractNumId w:val="12"/>
  </w:num>
  <w:num w:numId="4" w16cid:durableId="301496915">
    <w:abstractNumId w:val="20"/>
  </w:num>
  <w:num w:numId="5" w16cid:durableId="1033267791">
    <w:abstractNumId w:val="18"/>
  </w:num>
  <w:num w:numId="6" w16cid:durableId="1828282428">
    <w:abstractNumId w:val="18"/>
  </w:num>
  <w:num w:numId="7" w16cid:durableId="1337151263">
    <w:abstractNumId w:val="3"/>
  </w:num>
  <w:num w:numId="8" w16cid:durableId="661276412">
    <w:abstractNumId w:val="28"/>
  </w:num>
  <w:num w:numId="9" w16cid:durableId="61293038">
    <w:abstractNumId w:val="16"/>
  </w:num>
  <w:num w:numId="10" w16cid:durableId="1595363018">
    <w:abstractNumId w:val="4"/>
  </w:num>
  <w:num w:numId="11" w16cid:durableId="1159923575">
    <w:abstractNumId w:val="13"/>
  </w:num>
  <w:num w:numId="12" w16cid:durableId="841050205">
    <w:abstractNumId w:val="11"/>
  </w:num>
  <w:num w:numId="13" w16cid:durableId="348220190">
    <w:abstractNumId w:val="27"/>
  </w:num>
  <w:num w:numId="14" w16cid:durableId="220411452">
    <w:abstractNumId w:val="22"/>
  </w:num>
  <w:num w:numId="15" w16cid:durableId="318194746">
    <w:abstractNumId w:val="15"/>
  </w:num>
  <w:num w:numId="16" w16cid:durableId="2039423803">
    <w:abstractNumId w:val="9"/>
  </w:num>
  <w:num w:numId="17" w16cid:durableId="394469352">
    <w:abstractNumId w:val="5"/>
  </w:num>
  <w:num w:numId="18" w16cid:durableId="15065068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3756937">
    <w:abstractNumId w:val="0"/>
  </w:num>
  <w:num w:numId="20" w16cid:durableId="815075966">
    <w:abstractNumId w:val="29"/>
  </w:num>
  <w:num w:numId="21" w16cid:durableId="1281297171">
    <w:abstractNumId w:val="1"/>
  </w:num>
  <w:num w:numId="22" w16cid:durableId="1819688832">
    <w:abstractNumId w:val="14"/>
  </w:num>
  <w:num w:numId="23" w16cid:durableId="882904191">
    <w:abstractNumId w:val="10"/>
  </w:num>
  <w:num w:numId="24" w16cid:durableId="741876546">
    <w:abstractNumId w:val="21"/>
  </w:num>
  <w:num w:numId="25" w16cid:durableId="954602936">
    <w:abstractNumId w:val="25"/>
  </w:num>
  <w:num w:numId="26" w16cid:durableId="8218651">
    <w:abstractNumId w:val="2"/>
  </w:num>
  <w:num w:numId="27" w16cid:durableId="643777080">
    <w:abstractNumId w:val="24"/>
  </w:num>
  <w:num w:numId="28" w16cid:durableId="307517659">
    <w:abstractNumId w:val="23"/>
  </w:num>
  <w:num w:numId="29" w16cid:durableId="5641443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5649890">
    <w:abstractNumId w:val="19"/>
  </w:num>
  <w:num w:numId="31" w16cid:durableId="1916354793">
    <w:abstractNumId w:val="17"/>
  </w:num>
  <w:num w:numId="32" w16cid:durableId="39296845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36CC"/>
    <w:rsid w:val="002C470F"/>
    <w:rsid w:val="002D4CAD"/>
    <w:rsid w:val="002F10CA"/>
    <w:rsid w:val="002F4B1B"/>
    <w:rsid w:val="00303C67"/>
    <w:rsid w:val="00310CB3"/>
    <w:rsid w:val="003266E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4E8A"/>
    <w:rsid w:val="006F5F72"/>
    <w:rsid w:val="00710355"/>
    <w:rsid w:val="00713B03"/>
    <w:rsid w:val="00720ED1"/>
    <w:rsid w:val="007246D0"/>
    <w:rsid w:val="00724964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57F1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5E5B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4723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1517 - załącznik nr 8 - wykaz osób.docx</dmsv2BaseFileName>
    <dmsv2BaseDisplayName xmlns="http://schemas.microsoft.com/sharepoint/v3">1517 - załącznik nr 8 - wykaz osób</dmsv2BaseDisplayName>
    <dmsv2SWPP2ObjectNumber xmlns="http://schemas.microsoft.com/sharepoint/v3">POST/DYS/OB/GZ/01517/2026                         </dmsv2SWPP2ObjectNumber>
    <dmsv2SWPP2SumMD5 xmlns="http://schemas.microsoft.com/sharepoint/v3">a7324bc7a6a6e7a89387162bc9d2c245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25028778</dmsv2BaseClientSystemDocumentID>
    <dmsv2BaseModifiedByID xmlns="http://schemas.microsoft.com/sharepoint/v3">11500395</dmsv2BaseModifiedByID>
    <dmsv2BaseCreatedByID xmlns="http://schemas.microsoft.com/sharepoint/v3">11500395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FJ3FSM7XJ42E-1195302456-7564</_dlc_DocId>
    <_dlc_DocIdUrl xmlns="a19cb1c7-c5c7-46d4-85ae-d83685407bba">
      <Url>https://swpp2.dms.gkpge.pl/sites/43/_layouts/15/DocIdRedir.aspx?ID=FJ3FSM7XJ42E-1195302456-7564</Url>
      <Description>FJ3FSM7XJ42E-1195302456-7564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6E06E73-D450-4115-9DE7-BD857C152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0330A3-D07B-4722-A339-7ED1D5000EF6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937A70-0760-498D-9080-C98A59845BB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72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Zimnoch Piotr [PGE Dystr. O.Białystok]</cp:lastModifiedBy>
  <cp:revision>16</cp:revision>
  <cp:lastPrinted>2024-07-15T11:21:00Z</cp:lastPrinted>
  <dcterms:created xsi:type="dcterms:W3CDTF">2025-01-15T13:15:00Z</dcterms:created>
  <dcterms:modified xsi:type="dcterms:W3CDTF">2026-04-23T06:11:00Z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f5d3045d-6987-4bac-98b3-d8b776e38073</vt:lpwstr>
  </property>
</Properties>
</file>